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6B3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66A8B210" w:rsidR="00C44B8B" w:rsidRPr="0052681C" w:rsidRDefault="00D207A4" w:rsidP="009A34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07A4">
              <w:rPr>
                <w:b/>
                <w:sz w:val="26"/>
                <w:szCs w:val="26"/>
              </w:rPr>
              <w:t>202A_</w:t>
            </w:r>
            <w:r w:rsidR="00317093">
              <w:rPr>
                <w:b/>
                <w:sz w:val="26"/>
                <w:szCs w:val="26"/>
              </w:rPr>
              <w:t>217</w:t>
            </w:r>
            <w:bookmarkStart w:id="0" w:name="_GoBack"/>
            <w:bookmarkEnd w:id="0"/>
          </w:p>
        </w:tc>
      </w:tr>
      <w:tr w:rsidR="00C44B8B" w:rsidRPr="0052681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26570674" w:rsidR="00C44B8B" w:rsidRPr="0052681C" w:rsidRDefault="008F68E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F68EA">
              <w:rPr>
                <w:b/>
                <w:sz w:val="26"/>
                <w:szCs w:val="26"/>
                <w:lang w:val="en-US"/>
              </w:rPr>
              <w:t>2279849</w:t>
            </w:r>
          </w:p>
        </w:tc>
      </w:tr>
    </w:tbl>
    <w:p w14:paraId="4516B3E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516B3F3" w14:textId="77777777" w:rsidR="00C44B8B" w:rsidRPr="0052681C" w:rsidRDefault="00C44B8B" w:rsidP="00C44B8B"/>
    <w:p w14:paraId="4516B3F4" w14:textId="77777777" w:rsidR="00C44B8B" w:rsidRPr="0052681C" w:rsidRDefault="00C44B8B" w:rsidP="00C44B8B"/>
    <w:p w14:paraId="4516B3F5" w14:textId="77777777" w:rsidR="00C44B8B" w:rsidRPr="0052681C" w:rsidRDefault="00C44B8B" w:rsidP="00C44B8B"/>
    <w:p w14:paraId="4516B3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516B3F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516B3F8" w14:textId="254DDAC2" w:rsidR="00612811" w:rsidRPr="00B646EE" w:rsidRDefault="0095080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F68EA" w:rsidRPr="008F68EA">
        <w:rPr>
          <w:b/>
          <w:sz w:val="26"/>
          <w:szCs w:val="26"/>
        </w:rPr>
        <w:t>Зажим соединительный СС-13,5-11</w:t>
      </w:r>
      <w:r>
        <w:rPr>
          <w:b/>
          <w:sz w:val="26"/>
          <w:szCs w:val="26"/>
        </w:rPr>
        <w:t>)</w:t>
      </w:r>
      <w:r w:rsidR="003F26E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46EE">
        <w:rPr>
          <w:b/>
          <w:sz w:val="26"/>
          <w:szCs w:val="26"/>
        </w:rPr>
        <w:t xml:space="preserve"> </w:t>
      </w:r>
      <w:r w:rsidR="00AA670B" w:rsidRPr="003F26EE">
        <w:rPr>
          <w:b/>
          <w:sz w:val="26"/>
          <w:szCs w:val="26"/>
          <w:u w:val="single"/>
        </w:rPr>
        <w:t>202</w:t>
      </w:r>
      <w:r w:rsidR="00AA670B" w:rsidRPr="003F26EE">
        <w:rPr>
          <w:b/>
          <w:sz w:val="26"/>
          <w:szCs w:val="26"/>
          <w:u w:val="single"/>
          <w:lang w:val="en-US"/>
        </w:rPr>
        <w:t>A</w:t>
      </w:r>
    </w:p>
    <w:p w14:paraId="4516B3F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3FB" w14:textId="43A13DC3" w:rsidR="008661CD" w:rsidRPr="00B646EE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B646EE">
        <w:rPr>
          <w:sz w:val="24"/>
          <w:szCs w:val="24"/>
        </w:rPr>
        <w:t xml:space="preserve">Технические требования, характеристики </w:t>
      </w:r>
      <w:r w:rsidR="00770408" w:rsidRPr="00B646EE">
        <w:rPr>
          <w:sz w:val="24"/>
          <w:szCs w:val="24"/>
        </w:rPr>
        <w:t>линейной арматуры и гасителей вибрации</w:t>
      </w:r>
      <w:r w:rsidR="005F3212" w:rsidRPr="00B646EE">
        <w:rPr>
          <w:sz w:val="24"/>
          <w:szCs w:val="24"/>
        </w:rPr>
        <w:t xml:space="preserve"> </w:t>
      </w:r>
      <w:r w:rsidR="004F4E9E" w:rsidRPr="00B646EE">
        <w:rPr>
          <w:sz w:val="24"/>
          <w:szCs w:val="24"/>
        </w:rPr>
        <w:t xml:space="preserve">должны соответствовать параметрам </w:t>
      </w:r>
      <w:r w:rsidR="00D332D5" w:rsidRPr="00F44669">
        <w:rPr>
          <w:sz w:val="24"/>
          <w:szCs w:val="24"/>
        </w:rPr>
        <w:t xml:space="preserve">ТУ 3449-031-27560230-06 </w:t>
      </w:r>
      <w:r w:rsidR="00D332D5">
        <w:rPr>
          <w:sz w:val="24"/>
          <w:szCs w:val="24"/>
        </w:rPr>
        <w:t>«</w:t>
      </w:r>
      <w:r w:rsidR="00D332D5" w:rsidRPr="00F44669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D332D5">
        <w:rPr>
          <w:sz w:val="24"/>
          <w:szCs w:val="24"/>
        </w:rPr>
        <w:t>»</w:t>
      </w:r>
      <w:r w:rsidR="008661CD" w:rsidRPr="00B646EE">
        <w:rPr>
          <w:sz w:val="24"/>
          <w:szCs w:val="24"/>
        </w:rPr>
        <w:t>.</w:t>
      </w:r>
    </w:p>
    <w:p w14:paraId="4516B3FC" w14:textId="77777777" w:rsidR="004F4E9E" w:rsidRPr="0052681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516B3FD" w14:textId="660886E7" w:rsidR="00A305DC" w:rsidRDefault="008F68EA" w:rsidP="0016014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EA13145" wp14:editId="764C3E8C">
            <wp:extent cx="5257800" cy="1533525"/>
            <wp:effectExtent l="0" t="0" r="0" b="9525"/>
            <wp:docPr id="2" name="Рисунок 2" descr="http://www.rosenergoholding.ru/content/image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senergoholding.ru/content/image/image0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51"/>
        <w:gridCol w:w="1366"/>
        <w:gridCol w:w="2017"/>
        <w:gridCol w:w="656"/>
        <w:gridCol w:w="2008"/>
        <w:gridCol w:w="1237"/>
        <w:gridCol w:w="2054"/>
      </w:tblGrid>
      <w:tr w:rsidR="008F68EA" w:rsidRPr="008F68EA" w14:paraId="644F6006" w14:textId="77777777" w:rsidTr="008F68EA">
        <w:trPr>
          <w:tblHeader/>
          <w:tblCellSpacing w:w="0" w:type="dxa"/>
        </w:trPr>
        <w:tc>
          <w:tcPr>
            <w:tcW w:w="13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3C033B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Марка Зажима</w:t>
            </w:r>
          </w:p>
        </w:tc>
        <w:tc>
          <w:tcPr>
            <w:tcW w:w="31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54C74D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Провода марок АС, АСКП, АСКС, АСК ПО ГОСТ 839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6E98C8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E81942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Прочность заделки провода, кН,не менее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1DC256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Масса зажима, кг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B50A0D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Существующий аналог</w:t>
            </w:r>
          </w:p>
        </w:tc>
      </w:tr>
      <w:tr w:rsidR="008F68EA" w:rsidRPr="008F68EA" w14:paraId="003456F3" w14:textId="77777777" w:rsidTr="008F68EA">
        <w:trPr>
          <w:tblHeader/>
          <w:tblCellSpacing w:w="0" w:type="dxa"/>
        </w:trPr>
        <w:tc>
          <w:tcPr>
            <w:tcW w:w="13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3B513" w14:textId="77777777" w:rsidR="008F68EA" w:rsidRPr="008F68EA" w:rsidRDefault="008F68EA" w:rsidP="008F68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66D25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Сечение, мм</w:t>
            </w:r>
            <w:r w:rsidRPr="008F68EA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61D14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F68EA">
              <w:rPr>
                <w:b/>
                <w:bCs/>
                <w:sz w:val="24"/>
                <w:szCs w:val="24"/>
              </w:rPr>
              <w:t>Диаметр, D</w:t>
            </w:r>
            <w:r w:rsidRPr="008F68EA">
              <w:rPr>
                <w:b/>
                <w:bCs/>
                <w:sz w:val="24"/>
                <w:szCs w:val="24"/>
                <w:vertAlign w:val="subscript"/>
              </w:rPr>
              <w:t>пр</w:t>
            </w:r>
            <w:r w:rsidRPr="008F68EA">
              <w:rPr>
                <w:b/>
                <w:bCs/>
                <w:sz w:val="24"/>
                <w:szCs w:val="24"/>
              </w:rPr>
              <w:t>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64CD4" w14:textId="77777777" w:rsidR="008F68EA" w:rsidRPr="008F68EA" w:rsidRDefault="008F68EA" w:rsidP="008F68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E1C35" w14:textId="77777777" w:rsidR="008F68EA" w:rsidRPr="008F68EA" w:rsidRDefault="008F68EA" w:rsidP="008F68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D0A20" w14:textId="77777777" w:rsidR="008F68EA" w:rsidRPr="008F68EA" w:rsidRDefault="008F68EA" w:rsidP="008F68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A448B" w14:textId="77777777" w:rsidR="008F68EA" w:rsidRPr="008F68EA" w:rsidRDefault="008F68EA" w:rsidP="008F68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8F68EA" w:rsidRPr="008F68EA" w14:paraId="28903641" w14:textId="77777777" w:rsidTr="008F68EA">
        <w:trPr>
          <w:tblCellSpacing w:w="0" w:type="dxa"/>
        </w:trPr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9417CC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СС-13,5-11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1C6F3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95/16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1A29F2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C828AB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CCF66B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165FF4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6C01DB" w14:textId="77777777" w:rsidR="008F68EA" w:rsidRPr="008F68EA" w:rsidRDefault="008F68EA" w:rsidP="008F68EA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F68EA">
              <w:rPr>
                <w:sz w:val="24"/>
                <w:szCs w:val="24"/>
              </w:rPr>
              <w:t>СОАС-95-3</w:t>
            </w:r>
          </w:p>
        </w:tc>
      </w:tr>
    </w:tbl>
    <w:p w14:paraId="4516B3FE" w14:textId="77777777" w:rsidR="00B646EE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B" w14:textId="77777777" w:rsidR="00B646EE" w:rsidRPr="0052681C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52681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16B41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516B415" w14:textId="3FE1FC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4CC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516B416" w14:textId="77F5835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516B418" w14:textId="77777777" w:rsidR="00DE0C6D" w:rsidRPr="0052681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516B41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516B41A" w14:textId="5C7B8DE0" w:rsidR="0052681C" w:rsidRPr="008661CD" w:rsidRDefault="00D332D5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44669">
        <w:rPr>
          <w:sz w:val="24"/>
          <w:szCs w:val="24"/>
        </w:rPr>
        <w:t xml:space="preserve">ТУ 3449-031-27560230-06 </w:t>
      </w:r>
      <w:r>
        <w:rPr>
          <w:sz w:val="24"/>
          <w:szCs w:val="24"/>
        </w:rPr>
        <w:t>«</w:t>
      </w:r>
      <w:r w:rsidRPr="00F44669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>
        <w:rPr>
          <w:sz w:val="24"/>
          <w:szCs w:val="24"/>
        </w:rPr>
        <w:t>»</w:t>
      </w:r>
      <w:r w:rsidR="0052681C" w:rsidRPr="008661CD">
        <w:rPr>
          <w:sz w:val="24"/>
          <w:szCs w:val="24"/>
        </w:rPr>
        <w:t>;</w:t>
      </w:r>
    </w:p>
    <w:p w14:paraId="4516B41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516B41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516B41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16B41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516B41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516B42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16B42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516B42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516B42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184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516B42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16B4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516B42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184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16B42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516B42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516B42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62184D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516B4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16B4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516B42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6B4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16B4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6B4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16B43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6B43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516B43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6B43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43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516B43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6B438" w14:textId="77777777" w:rsidR="001D6900" w:rsidRPr="0052681C" w:rsidRDefault="001D6900" w:rsidP="00451C4D">
      <w:pPr>
        <w:rPr>
          <w:sz w:val="26"/>
          <w:szCs w:val="26"/>
        </w:rPr>
      </w:pPr>
    </w:p>
    <w:p w14:paraId="4516B439" w14:textId="77777777" w:rsidR="004A2665" w:rsidRPr="0052681C" w:rsidRDefault="004A2665" w:rsidP="00451C4D">
      <w:pPr>
        <w:rPr>
          <w:sz w:val="26"/>
          <w:szCs w:val="26"/>
        </w:rPr>
      </w:pPr>
    </w:p>
    <w:p w14:paraId="4516B43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16B43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516B43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BF46D" w14:textId="77777777" w:rsidR="00253FD7" w:rsidRDefault="00253FD7">
      <w:r>
        <w:separator/>
      </w:r>
    </w:p>
  </w:endnote>
  <w:endnote w:type="continuationSeparator" w:id="0">
    <w:p w14:paraId="68ACBBE0" w14:textId="77777777" w:rsidR="00253FD7" w:rsidRDefault="0025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017DE" w14:textId="77777777" w:rsidR="00253FD7" w:rsidRDefault="00253FD7">
      <w:r>
        <w:separator/>
      </w:r>
    </w:p>
  </w:footnote>
  <w:footnote w:type="continuationSeparator" w:id="0">
    <w:p w14:paraId="7D6E70B2" w14:textId="77777777" w:rsidR="00253FD7" w:rsidRDefault="00253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FD7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093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EBA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8EA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460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4F9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2D5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  <w15:docId w15:val="{BAAB8DF6-99BE-424C-8233-18B18247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35EB7-7AB5-499E-9975-C85D7F8E4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FC23C6-D132-4881-9241-D73752CD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2015-10-05T13:54:00Z</dcterms:created>
  <dcterms:modified xsi:type="dcterms:W3CDTF">2015-10-08T10:38:00Z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